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12" w:rsidRDefault="005D5212" w:rsidP="00AE0240">
      <w:pPr>
        <w:snapToGrid w:val="0"/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5D5212" w:rsidRDefault="005D5212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5D5212" w:rsidRDefault="005D5212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5D5212" w:rsidRDefault="005D5212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5D5212" w:rsidRDefault="005D5212" w:rsidP="00AE0240">
      <w:pPr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17.02.2026 № 11</w:t>
      </w: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D5212" w:rsidRDefault="005D5212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5D5212" w:rsidRDefault="005D5212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5D5212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5D5212" w:rsidRPr="00B37DB5" w:rsidRDefault="005D5212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212" w:rsidRPr="00B37DB5" w:rsidRDefault="005D5212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212" w:rsidRPr="00B37DB5" w:rsidTr="00AE0240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D5212" w:rsidRPr="00B37DB5" w:rsidTr="00AE0240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AE0240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10021E" w:rsidRDefault="005D5212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21E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5D521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5D521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5D521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E969A4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lang w:eastAsia="ar-SA"/>
              </w:rPr>
            </w:pPr>
            <w:r w:rsidRPr="00E969A4">
              <w:rPr>
                <w:rFonts w:ascii="Times New Roman" w:hAnsi="Times New Roman"/>
                <w:sz w:val="20"/>
                <w:lang w:eastAsia="ar-SA"/>
              </w:rPr>
              <w:t>32398753,10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E969A4" w:rsidRDefault="005D5212" w:rsidP="00E969A4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EE0000"/>
              </w:rPr>
            </w:pPr>
            <w:r w:rsidRPr="00E969A4">
              <w:rPr>
                <w:sz w:val="20"/>
                <w:lang w:eastAsia="ar-SA"/>
              </w:rPr>
              <w:t>4550656,39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Default="005D5212" w:rsidP="00E969A4">
            <w:pPr>
              <w:pStyle w:val="NormalWeb"/>
              <w:spacing w:before="0" w:beforeAutospacing="0" w:after="0" w:afterAutospacing="0"/>
              <w:contextualSpacing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5D5212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E969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E969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E969A4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lang w:eastAsia="ar-SA"/>
              </w:rPr>
            </w:pPr>
            <w:r w:rsidRPr="00E969A4">
              <w:rPr>
                <w:rFonts w:ascii="Times New Roman" w:hAnsi="Times New Roman"/>
                <w:sz w:val="20"/>
                <w:lang w:eastAsia="ar-SA"/>
              </w:rPr>
              <w:t>32398753,10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AE0240" w:rsidRDefault="005D5212" w:rsidP="00E969A4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E969A4" w:rsidRDefault="005D5212" w:rsidP="00E96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E969A4">
              <w:rPr>
                <w:rFonts w:ascii="Times New Roman" w:hAnsi="Times New Roman"/>
                <w:sz w:val="20"/>
                <w:lang w:eastAsia="ar-SA"/>
              </w:rPr>
              <w:t>4550656,39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E969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E969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212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212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212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212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5D521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5D521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Default="005D5212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5D5212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6137865,80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2E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1019698,12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6137865,80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2E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4A72E9" w:rsidRDefault="005D5212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1019698,12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4A72E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4A72E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5D5212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5D5212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5D5212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right="-75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68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21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212" w:rsidRPr="0010021E" w:rsidRDefault="005D5212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21E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10021E" w:rsidRDefault="005D5212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21E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10021E" w:rsidRDefault="005D5212" w:rsidP="00AE0240">
            <w:pPr>
              <w:pStyle w:val="BodyText2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10021E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212" w:rsidRPr="0010021E" w:rsidRDefault="005D5212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21E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10021E" w:rsidRDefault="005D5212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21E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10021E" w:rsidRDefault="005D5212" w:rsidP="00AE0240">
            <w:pPr>
              <w:pStyle w:val="BodyText2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10021E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D521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12" w:rsidRPr="00B37DB5" w:rsidRDefault="005D5212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5D5212" w:rsidRDefault="005D5212" w:rsidP="00AE024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D5212" w:rsidRDefault="005D5212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D5212" w:rsidRPr="00AE0240" w:rsidRDefault="005D5212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5D5212" w:rsidRPr="00AE0240" w:rsidRDefault="005D5212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5D5212" w:rsidRPr="00AE0240" w:rsidRDefault="005D5212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5D5212" w:rsidRDefault="005D5212" w:rsidP="00B425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AE024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М.Ю. Лукашенко</w:t>
      </w:r>
    </w:p>
    <w:sectPr w:rsidR="005D5212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212" w:rsidRDefault="005D5212" w:rsidP="00FD7872">
      <w:pPr>
        <w:spacing w:after="0" w:line="240" w:lineRule="auto"/>
      </w:pPr>
      <w:r>
        <w:separator/>
      </w:r>
    </w:p>
  </w:endnote>
  <w:endnote w:type="continuationSeparator" w:id="0">
    <w:p w:rsidR="005D5212" w:rsidRDefault="005D5212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212" w:rsidRDefault="005D5212" w:rsidP="00FD7872">
      <w:pPr>
        <w:spacing w:after="0" w:line="240" w:lineRule="auto"/>
      </w:pPr>
      <w:r>
        <w:separator/>
      </w:r>
    </w:p>
  </w:footnote>
  <w:footnote w:type="continuationSeparator" w:id="0">
    <w:p w:rsidR="005D5212" w:rsidRDefault="005D5212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212" w:rsidRDefault="005D5212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5212" w:rsidRDefault="005D521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212" w:rsidRDefault="005D5212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5D5212" w:rsidRDefault="005D521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10021E"/>
    <w:rsid w:val="001146D0"/>
    <w:rsid w:val="00210505"/>
    <w:rsid w:val="002C5A44"/>
    <w:rsid w:val="0031788D"/>
    <w:rsid w:val="003214FA"/>
    <w:rsid w:val="00343E8E"/>
    <w:rsid w:val="00350531"/>
    <w:rsid w:val="00357F56"/>
    <w:rsid w:val="003C1E9D"/>
    <w:rsid w:val="003E0C72"/>
    <w:rsid w:val="00404688"/>
    <w:rsid w:val="004261F8"/>
    <w:rsid w:val="00431C0D"/>
    <w:rsid w:val="00431F46"/>
    <w:rsid w:val="0047064D"/>
    <w:rsid w:val="0049433E"/>
    <w:rsid w:val="004A72E9"/>
    <w:rsid w:val="004D7F04"/>
    <w:rsid w:val="004F6CD4"/>
    <w:rsid w:val="00517533"/>
    <w:rsid w:val="00520413"/>
    <w:rsid w:val="00551B01"/>
    <w:rsid w:val="005553ED"/>
    <w:rsid w:val="005740E2"/>
    <w:rsid w:val="00595794"/>
    <w:rsid w:val="005B601B"/>
    <w:rsid w:val="005D5212"/>
    <w:rsid w:val="005E400B"/>
    <w:rsid w:val="005F4DD4"/>
    <w:rsid w:val="006920C6"/>
    <w:rsid w:val="006A0215"/>
    <w:rsid w:val="006A0681"/>
    <w:rsid w:val="00702B06"/>
    <w:rsid w:val="00704CFC"/>
    <w:rsid w:val="00720FA8"/>
    <w:rsid w:val="0074659D"/>
    <w:rsid w:val="0079113B"/>
    <w:rsid w:val="00796745"/>
    <w:rsid w:val="007A6967"/>
    <w:rsid w:val="007B0850"/>
    <w:rsid w:val="007F0F79"/>
    <w:rsid w:val="00830CA8"/>
    <w:rsid w:val="008331D9"/>
    <w:rsid w:val="008506AC"/>
    <w:rsid w:val="00862946"/>
    <w:rsid w:val="00895FAC"/>
    <w:rsid w:val="00903A44"/>
    <w:rsid w:val="00932504"/>
    <w:rsid w:val="00935992"/>
    <w:rsid w:val="009B3A99"/>
    <w:rsid w:val="009D1B5D"/>
    <w:rsid w:val="009E0431"/>
    <w:rsid w:val="009E5370"/>
    <w:rsid w:val="009F77CE"/>
    <w:rsid w:val="00A21DBB"/>
    <w:rsid w:val="00AD63B7"/>
    <w:rsid w:val="00AE0240"/>
    <w:rsid w:val="00AF478C"/>
    <w:rsid w:val="00AF77D3"/>
    <w:rsid w:val="00B17DC9"/>
    <w:rsid w:val="00B33FD1"/>
    <w:rsid w:val="00B37DB5"/>
    <w:rsid w:val="00B42548"/>
    <w:rsid w:val="00B62699"/>
    <w:rsid w:val="00B73C9B"/>
    <w:rsid w:val="00BE0536"/>
    <w:rsid w:val="00BE42BA"/>
    <w:rsid w:val="00C2367A"/>
    <w:rsid w:val="00C27154"/>
    <w:rsid w:val="00C72DAE"/>
    <w:rsid w:val="00CD3CAC"/>
    <w:rsid w:val="00CD6888"/>
    <w:rsid w:val="00CD6D2F"/>
    <w:rsid w:val="00D00EBD"/>
    <w:rsid w:val="00D270AA"/>
    <w:rsid w:val="00D321C3"/>
    <w:rsid w:val="00D52B85"/>
    <w:rsid w:val="00DB6ED7"/>
    <w:rsid w:val="00E613A5"/>
    <w:rsid w:val="00E67CCA"/>
    <w:rsid w:val="00E70C4F"/>
    <w:rsid w:val="00E969A4"/>
    <w:rsid w:val="00EA7ABF"/>
    <w:rsid w:val="00EF49B9"/>
    <w:rsid w:val="00EF6F94"/>
    <w:rsid w:val="00FB6753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21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5</Pages>
  <Words>972</Words>
  <Characters>5545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37</cp:revision>
  <cp:lastPrinted>2025-03-11T13:57:00Z</cp:lastPrinted>
  <dcterms:created xsi:type="dcterms:W3CDTF">2019-08-19T13:15:00Z</dcterms:created>
  <dcterms:modified xsi:type="dcterms:W3CDTF">2026-02-25T06:12:00Z</dcterms:modified>
</cp:coreProperties>
</file>